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:rsidTr="00F115B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F115B9" w:rsidRDefault="00D42A62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42A62">
              <w:rPr>
                <w:b/>
                <w:sz w:val="26"/>
                <w:szCs w:val="26"/>
                <w:lang w:val="en-US"/>
              </w:rPr>
              <w:t>203C_076</w:t>
            </w:r>
          </w:p>
        </w:tc>
      </w:tr>
      <w:tr w:rsidR="00C850FE" w:rsidRPr="00AD3C21" w:rsidTr="00F115B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FE" w:rsidRDefault="00C850FE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FE" w:rsidRDefault="003E4D42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2079517</w:t>
            </w:r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C850FE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0C0B6E">
        <w:rPr>
          <w:b/>
          <w:bCs/>
          <w:sz w:val="26"/>
          <w:szCs w:val="26"/>
        </w:rPr>
        <w:t xml:space="preserve"> </w:t>
      </w:r>
      <w:r w:rsidR="00841770">
        <w:rPr>
          <w:b/>
          <w:bCs/>
          <w:sz w:val="26"/>
          <w:szCs w:val="26"/>
        </w:rPr>
        <w:t>(</w:t>
      </w:r>
      <w:r w:rsidR="003E4D42" w:rsidRPr="00683450">
        <w:rPr>
          <w:b/>
          <w:sz w:val="26"/>
          <w:szCs w:val="26"/>
        </w:rPr>
        <w:t>Т</w:t>
      </w:r>
      <w:r w:rsidR="00683450" w:rsidRPr="00683450">
        <w:rPr>
          <w:b/>
          <w:sz w:val="26"/>
          <w:szCs w:val="26"/>
        </w:rPr>
        <w:t>раверса</w:t>
      </w:r>
      <w:r w:rsidR="003E4D42" w:rsidRPr="00683450">
        <w:rPr>
          <w:b/>
          <w:sz w:val="26"/>
          <w:szCs w:val="26"/>
        </w:rPr>
        <w:t xml:space="preserve"> ТМ21 3.407.1-143.8.20</w:t>
      </w:r>
      <w:r w:rsidR="00841770">
        <w:rPr>
          <w:b/>
          <w:sz w:val="26"/>
          <w:szCs w:val="26"/>
        </w:rPr>
        <w:t>)</w:t>
      </w:r>
      <w:r w:rsidR="00267E89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267E89">
        <w:rPr>
          <w:b/>
          <w:sz w:val="26"/>
          <w:szCs w:val="26"/>
          <w:u w:val="single"/>
        </w:rPr>
        <w:t>203</w:t>
      </w:r>
      <w:r w:rsidR="00F115B9" w:rsidRPr="00267E89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683450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841770">
        <w:rPr>
          <w:sz w:val="24"/>
          <w:szCs w:val="24"/>
        </w:rPr>
        <w:t xml:space="preserve">характеристики </w:t>
      </w:r>
      <w:r w:rsidR="00D601A5" w:rsidRPr="00841770">
        <w:rPr>
          <w:sz w:val="24"/>
          <w:szCs w:val="24"/>
        </w:rPr>
        <w:t>траверс</w:t>
      </w:r>
      <w:r w:rsidR="005F3212" w:rsidRPr="00841770">
        <w:rPr>
          <w:sz w:val="24"/>
          <w:szCs w:val="24"/>
        </w:rPr>
        <w:t xml:space="preserve"> </w:t>
      </w:r>
      <w:r w:rsidR="004F4E9E" w:rsidRPr="00841770">
        <w:rPr>
          <w:sz w:val="24"/>
          <w:szCs w:val="24"/>
        </w:rPr>
        <w:t>должны соответствовать</w:t>
      </w:r>
      <w:r w:rsidR="00A74F2C">
        <w:rPr>
          <w:sz w:val="24"/>
          <w:szCs w:val="24"/>
        </w:rPr>
        <w:t xml:space="preserve"> требованиям</w:t>
      </w:r>
      <w:r w:rsidR="001759FB" w:rsidRPr="00841770">
        <w:rPr>
          <w:color w:val="FF0000"/>
          <w:sz w:val="24"/>
          <w:szCs w:val="24"/>
        </w:rPr>
        <w:t> </w:t>
      </w:r>
      <w:r w:rsidR="00683450" w:rsidRPr="00841770">
        <w:rPr>
          <w:sz w:val="24"/>
          <w:szCs w:val="24"/>
        </w:rPr>
        <w:t>Т</w:t>
      </w:r>
      <w:r w:rsidR="000C0B6E" w:rsidRPr="00841770">
        <w:rPr>
          <w:sz w:val="24"/>
          <w:szCs w:val="24"/>
        </w:rPr>
        <w:t>ипово</w:t>
      </w:r>
      <w:r w:rsidR="00A74F2C">
        <w:rPr>
          <w:sz w:val="24"/>
          <w:szCs w:val="24"/>
        </w:rPr>
        <w:t>го</w:t>
      </w:r>
      <w:r w:rsidR="000C0B6E" w:rsidRPr="00841770">
        <w:rPr>
          <w:sz w:val="24"/>
          <w:szCs w:val="24"/>
        </w:rPr>
        <w:t xml:space="preserve"> </w:t>
      </w:r>
      <w:r w:rsidR="00683450" w:rsidRPr="00841770">
        <w:rPr>
          <w:sz w:val="24"/>
          <w:szCs w:val="24"/>
        </w:rPr>
        <w:t>проект</w:t>
      </w:r>
      <w:r w:rsidR="00A74F2C">
        <w:rPr>
          <w:sz w:val="24"/>
          <w:szCs w:val="24"/>
        </w:rPr>
        <w:t>а</w:t>
      </w:r>
      <w:r w:rsidR="003E4D42" w:rsidRPr="00841770">
        <w:rPr>
          <w:sz w:val="24"/>
          <w:szCs w:val="24"/>
        </w:rPr>
        <w:t xml:space="preserve"> 3.407.1-143.8.20</w:t>
      </w:r>
      <w:r w:rsidR="000C0B6E" w:rsidRPr="00841770">
        <w:rPr>
          <w:sz w:val="24"/>
          <w:szCs w:val="24"/>
        </w:rPr>
        <w:t>.</w:t>
      </w:r>
    </w:p>
    <w:p w:rsidR="00A305DC" w:rsidRPr="002C4CE3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u w:val="single"/>
        </w:rPr>
      </w:pPr>
    </w:p>
    <w:p w:rsidR="00267E89" w:rsidRDefault="00267E89" w:rsidP="00267E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267E89" w:rsidRDefault="00267E89" w:rsidP="00267E8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267E89" w:rsidRDefault="00267E89" w:rsidP="00267E8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67E89" w:rsidRDefault="00267E89" w:rsidP="00267E8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67E89" w:rsidRDefault="00267E89" w:rsidP="00267E8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7E89" w:rsidRDefault="00267E89" w:rsidP="00267E8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67E89" w:rsidRDefault="00267E89" w:rsidP="00267E8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7E89" w:rsidRDefault="00267E89" w:rsidP="00267E8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67E89" w:rsidRDefault="00267E89" w:rsidP="00267E8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67E89" w:rsidRDefault="00267E89" w:rsidP="00267E8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67E89" w:rsidRDefault="00267E89" w:rsidP="00267E8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267E89" w:rsidRDefault="00267E89" w:rsidP="00267E89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67E89" w:rsidRDefault="00267E89" w:rsidP="00267E89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67E89" w:rsidRDefault="00267E89" w:rsidP="00267E8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267E89" w:rsidRDefault="00267E89" w:rsidP="00267E8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841770">
        <w:rPr>
          <w:sz w:val="24"/>
          <w:szCs w:val="24"/>
        </w:rPr>
        <w:t>Типово</w:t>
      </w:r>
      <w:r w:rsidR="00A74F2C">
        <w:rPr>
          <w:sz w:val="24"/>
          <w:szCs w:val="24"/>
        </w:rPr>
        <w:t>го</w:t>
      </w:r>
      <w:r w:rsidRPr="00841770">
        <w:rPr>
          <w:sz w:val="24"/>
          <w:szCs w:val="24"/>
        </w:rPr>
        <w:t xml:space="preserve"> проект</w:t>
      </w:r>
      <w:r w:rsidR="00A74F2C">
        <w:rPr>
          <w:sz w:val="24"/>
          <w:szCs w:val="24"/>
        </w:rPr>
        <w:t>а</w:t>
      </w:r>
      <w:r w:rsidRPr="00841770">
        <w:rPr>
          <w:sz w:val="24"/>
          <w:szCs w:val="24"/>
        </w:rPr>
        <w:t xml:space="preserve"> 3.407.1-143.8.20</w:t>
      </w:r>
      <w:r>
        <w:rPr>
          <w:sz w:val="26"/>
          <w:szCs w:val="26"/>
        </w:rPr>
        <w:t>;</w:t>
      </w:r>
    </w:p>
    <w:p w:rsidR="00267E89" w:rsidRDefault="00267E89" w:rsidP="00267E8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267E89" w:rsidRDefault="00267E89" w:rsidP="00267E8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267E89" w:rsidRDefault="00267E89" w:rsidP="00267E8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67E89" w:rsidRDefault="00267E89" w:rsidP="00267E8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267E89" w:rsidRDefault="00267E89" w:rsidP="00267E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67E89" w:rsidRDefault="00267E89" w:rsidP="00267E89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267E89" w:rsidRDefault="00267E89" w:rsidP="00267E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267E89" w:rsidRDefault="00267E89" w:rsidP="00267E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267E89" w:rsidRDefault="00267E89" w:rsidP="00267E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67E89" w:rsidRDefault="00267E89" w:rsidP="00267E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267E89" w:rsidRDefault="00267E89" w:rsidP="00267E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67E89" w:rsidRDefault="00267E89" w:rsidP="00267E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67E89" w:rsidRDefault="00267E89" w:rsidP="00267E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67E89" w:rsidRDefault="00267E89" w:rsidP="00267E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67E89" w:rsidRDefault="00267E89" w:rsidP="00267E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67E89" w:rsidRDefault="00267E89" w:rsidP="00267E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67E89" w:rsidRDefault="00267E89" w:rsidP="00267E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267E89" w:rsidRDefault="00267E89" w:rsidP="00267E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267E89" w:rsidRDefault="00267E89" w:rsidP="00267E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267E89" w:rsidRDefault="00267E89" w:rsidP="00267E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267E89" w:rsidRDefault="00267E89" w:rsidP="00267E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267E89" w:rsidRDefault="00267E89" w:rsidP="00267E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267E89" w:rsidRDefault="00267E89" w:rsidP="00267E8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267E89" w:rsidRDefault="00267E89" w:rsidP="00267E8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67E89" w:rsidRDefault="00267E89" w:rsidP="00267E8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267E89" w:rsidRDefault="00267E89" w:rsidP="00267E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267E89" w:rsidRDefault="00267E89" w:rsidP="00267E8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0" w:name="_GoBack"/>
      <w:bookmarkEnd w:id="0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2A1" w:rsidRDefault="006762A1">
      <w:r>
        <w:separator/>
      </w:r>
    </w:p>
  </w:endnote>
  <w:endnote w:type="continuationSeparator" w:id="0">
    <w:p w:rsidR="006762A1" w:rsidRDefault="00676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2A1" w:rsidRDefault="006762A1">
      <w:r>
        <w:separator/>
      </w:r>
    </w:p>
  </w:footnote>
  <w:footnote w:type="continuationSeparator" w:id="0">
    <w:p w:rsidR="006762A1" w:rsidRDefault="006762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D1480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D7B285D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B6E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442A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67E89"/>
    <w:rsid w:val="00270EC1"/>
    <w:rsid w:val="00274583"/>
    <w:rsid w:val="00275A12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4CE3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21CA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D42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0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A2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829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BCF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1B06"/>
    <w:rsid w:val="006722EF"/>
    <w:rsid w:val="006762A1"/>
    <w:rsid w:val="00676792"/>
    <w:rsid w:val="00676901"/>
    <w:rsid w:val="006806A9"/>
    <w:rsid w:val="00681C28"/>
    <w:rsid w:val="00683450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4AF9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770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78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5801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4F2C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58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3E32"/>
    <w:rsid w:val="00C84F91"/>
    <w:rsid w:val="00C850FE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4802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A62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3B35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1D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FEF1F0C-EA6B-4225-83DC-99B9D2B3F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101395-2665-4E93-BB30-F581001F466A}"/>
</file>

<file path=customXml/itemProps2.xml><?xml version="1.0" encoding="utf-8"?>
<ds:datastoreItem xmlns:ds="http://schemas.openxmlformats.org/officeDocument/2006/customXml" ds:itemID="{11FBA992-2990-486D-B07F-F1FE90F8421B}"/>
</file>

<file path=customXml/itemProps3.xml><?xml version="1.0" encoding="utf-8"?>
<ds:datastoreItem xmlns:ds="http://schemas.openxmlformats.org/officeDocument/2006/customXml" ds:itemID="{4F8DD0E0-3EC7-41FC-A7DE-937F7F161BF1}"/>
</file>

<file path=customXml/itemProps4.xml><?xml version="1.0" encoding="utf-8"?>
<ds:datastoreItem xmlns:ds="http://schemas.openxmlformats.org/officeDocument/2006/customXml" ds:itemID="{AA1A0668-6A58-4022-B030-2E13D051C896}"/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10</TotalTime>
  <Pages>3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2015-05-08T07:48:00Z</cp:lastPrinted>
  <dcterms:created xsi:type="dcterms:W3CDTF">2015-04-27T08:26:00Z</dcterms:created>
  <dcterms:modified xsi:type="dcterms:W3CDTF">2015-09-28T15:49:00Z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